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4314"/>
        <w:gridCol w:w="3006"/>
      </w:tblGrid>
      <w:tr w:rsidR="00B37E73" w:rsidTr="00B37E73">
        <w:trPr>
          <w:trHeight w:val="274"/>
        </w:trPr>
        <w:tc>
          <w:tcPr>
            <w:tcW w:w="1696" w:type="dxa"/>
          </w:tcPr>
          <w:p w:rsidR="00B37E73" w:rsidRDefault="00B37E73">
            <w:r>
              <w:t>Page</w:t>
            </w:r>
          </w:p>
        </w:tc>
        <w:tc>
          <w:tcPr>
            <w:tcW w:w="4314" w:type="dxa"/>
          </w:tcPr>
          <w:p w:rsidR="00B37E73" w:rsidRDefault="00B37E73">
            <w:r>
              <w:t>Initial Reaction</w:t>
            </w:r>
          </w:p>
        </w:tc>
        <w:tc>
          <w:tcPr>
            <w:tcW w:w="3006" w:type="dxa"/>
          </w:tcPr>
          <w:p w:rsidR="00B37E73" w:rsidRDefault="00B37E73">
            <w:r>
              <w:t>Questions</w:t>
            </w:r>
          </w:p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>
            <w:bookmarkStart w:id="0" w:name="_GoBack"/>
            <w:bookmarkEnd w:id="0"/>
          </w:p>
        </w:tc>
        <w:tc>
          <w:tcPr>
            <w:tcW w:w="3006" w:type="dxa"/>
          </w:tcPr>
          <w:p w:rsidR="00B37E73" w:rsidRDefault="00B37E73"/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</w:tc>
        <w:tc>
          <w:tcPr>
            <w:tcW w:w="3006" w:type="dxa"/>
          </w:tcPr>
          <w:p w:rsidR="00B37E73" w:rsidRDefault="00B37E73"/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</w:tc>
        <w:tc>
          <w:tcPr>
            <w:tcW w:w="3006" w:type="dxa"/>
          </w:tcPr>
          <w:p w:rsidR="00B37E73" w:rsidRDefault="00B37E73"/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</w:tc>
        <w:tc>
          <w:tcPr>
            <w:tcW w:w="3006" w:type="dxa"/>
          </w:tcPr>
          <w:p w:rsidR="00B37E73" w:rsidRDefault="00B37E73"/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</w:tc>
        <w:tc>
          <w:tcPr>
            <w:tcW w:w="3006" w:type="dxa"/>
          </w:tcPr>
          <w:p w:rsidR="00B37E73" w:rsidRDefault="00B37E73"/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</w:tc>
        <w:tc>
          <w:tcPr>
            <w:tcW w:w="3006" w:type="dxa"/>
          </w:tcPr>
          <w:p w:rsidR="00B37E73" w:rsidRDefault="00B37E73"/>
        </w:tc>
      </w:tr>
      <w:tr w:rsidR="00B37E73" w:rsidTr="00B37E73">
        <w:tc>
          <w:tcPr>
            <w:tcW w:w="1696" w:type="dxa"/>
          </w:tcPr>
          <w:p w:rsidR="00B37E73" w:rsidRDefault="00B37E73"/>
        </w:tc>
        <w:tc>
          <w:tcPr>
            <w:tcW w:w="4314" w:type="dxa"/>
          </w:tcPr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  <w:p w:rsidR="00B37E73" w:rsidRDefault="00B37E73"/>
        </w:tc>
        <w:tc>
          <w:tcPr>
            <w:tcW w:w="3006" w:type="dxa"/>
          </w:tcPr>
          <w:p w:rsidR="00B37E73" w:rsidRDefault="00B37E73"/>
        </w:tc>
      </w:tr>
      <w:tr w:rsidR="00B37E73" w:rsidTr="00B37E73">
        <w:trPr>
          <w:trHeight w:val="274"/>
        </w:trPr>
        <w:tc>
          <w:tcPr>
            <w:tcW w:w="1696" w:type="dxa"/>
          </w:tcPr>
          <w:p w:rsidR="00B37E73" w:rsidRDefault="00B37E73" w:rsidP="00B908CD"/>
        </w:tc>
        <w:tc>
          <w:tcPr>
            <w:tcW w:w="4314" w:type="dxa"/>
          </w:tcPr>
          <w:p w:rsidR="00B37E73" w:rsidRDefault="00B37E73" w:rsidP="00B908CD"/>
          <w:p w:rsidR="00B37E73" w:rsidRDefault="00B37E73" w:rsidP="00B908CD"/>
          <w:p w:rsidR="00B37E73" w:rsidRDefault="00B37E73" w:rsidP="00B908CD"/>
          <w:p w:rsidR="00B37E73" w:rsidRDefault="00B37E73" w:rsidP="00B908CD"/>
          <w:p w:rsidR="00B37E73" w:rsidRDefault="00B37E73" w:rsidP="00B908CD"/>
          <w:p w:rsidR="00B37E73" w:rsidRDefault="00B37E73" w:rsidP="00B908CD"/>
        </w:tc>
        <w:tc>
          <w:tcPr>
            <w:tcW w:w="3006" w:type="dxa"/>
          </w:tcPr>
          <w:p w:rsidR="00B37E73" w:rsidRDefault="00B37E73" w:rsidP="00B908CD"/>
        </w:tc>
      </w:tr>
    </w:tbl>
    <w:p w:rsidR="00237E52" w:rsidRDefault="00237E52"/>
    <w:sectPr w:rsidR="00237E52" w:rsidSect="00B37E73">
      <w:pgSz w:w="11906" w:h="16838"/>
      <w:pgMar w:top="144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73"/>
    <w:rsid w:val="00237E52"/>
    <w:rsid w:val="00B3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7138B"/>
  <w15:chartTrackingRefBased/>
  <w15:docId w15:val="{9A8D39ED-6D1B-4CFD-952B-EF029326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7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4DC6F312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CMarston</dc:creator>
  <cp:keywords/>
  <dc:description/>
  <cp:lastModifiedBy>CMarston</cp:lastModifiedBy>
  <cp:revision>1</cp:revision>
  <dcterms:created xsi:type="dcterms:W3CDTF">2020-01-31T11:38:00Z</dcterms:created>
  <dcterms:modified xsi:type="dcterms:W3CDTF">2020-01-31T11:40:00Z</dcterms:modified>
</cp:coreProperties>
</file>